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4D9" w:rsidRPr="002A5035" w:rsidRDefault="005C44D9" w:rsidP="0035585D">
      <w:pPr>
        <w:spacing w:line="240" w:lineRule="auto"/>
        <w:jc w:val="center"/>
        <w:rPr>
          <w:b/>
          <w:sz w:val="28"/>
          <w:lang w:val="tg-Cyrl-TJ"/>
        </w:rPr>
      </w:pPr>
      <w:r w:rsidRPr="0035585D">
        <w:rPr>
          <w:b/>
          <w:sz w:val="28"/>
        </w:rPr>
        <w:t xml:space="preserve">Тести </w:t>
      </w:r>
      <w:r w:rsidRPr="0035585D">
        <w:rPr>
          <w:b/>
          <w:sz w:val="28"/>
          <w:lang w:val="tg-Cyrl-TJ"/>
        </w:rPr>
        <w:t>А</w:t>
      </w:r>
      <w:r w:rsidRPr="0035585D">
        <w:rPr>
          <w:b/>
          <w:sz w:val="28"/>
        </w:rPr>
        <w:t>сосҳои дипломатияи муосир б</w:t>
      </w:r>
      <w:r>
        <w:rPr>
          <w:b/>
          <w:sz w:val="28"/>
        </w:rPr>
        <w:t xml:space="preserve">арои нимсолаи таҳсили </w:t>
      </w:r>
      <w:bookmarkStart w:id="0" w:name="_GoBack"/>
      <w:bookmarkEnd w:id="0"/>
      <w:r w:rsidRPr="0035585D">
        <w:rPr>
          <w:b/>
          <w:sz w:val="28"/>
        </w:rPr>
        <w:t>2025</w:t>
      </w:r>
      <w:r>
        <w:rPr>
          <w:b/>
          <w:sz w:val="28"/>
          <w:lang w:val="tg-Cyrl-TJ"/>
        </w:rPr>
        <w:t xml:space="preserve"> барои курси сеюми ихтисоси 23010106 гр.тоҷикӣ</w:t>
      </w:r>
    </w:p>
    <w:p w:rsidR="005C44D9" w:rsidRDefault="005C44D9">
      <w:pPr>
        <w:spacing w:line="240" w:lineRule="auto"/>
        <w:jc w:val="both"/>
      </w:pP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1.</w:t>
      </w:r>
    </w:p>
    <w:p w:rsidR="005C44D9" w:rsidRDefault="005C44D9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адафи асл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ва асосии сиёсати хори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ии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урии То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икистон ва дурнамои дарозмуддати он  аз ч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иборат 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$A) Мубориза ва ра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обат бо кишвар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минта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 барои бар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арор  намудани  исти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лолияти  комили сиёс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ва 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тисод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$B) Ба даст овардани  бозори  фур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ӯ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ши  бар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ва оби арзон ба кишвар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минта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 ва берун аз 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$C)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ифзи манфиат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стратегии кишвар ва мусоидат ба та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кими  поя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 исти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лолияту со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ибихтиёрии кишвар;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$D)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амкор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ва дастгирии Федератсияи Русия аз нав бар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арор намудани  Итти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оди соби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шурав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$E) Дар итти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од бо Аф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ғ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онистон ва Эрон ба ву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уд овардани кишвари ягонаи форсизабон дар манотиќи Шар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2.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Заминаи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ии Консепсияи сиёсати хори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ии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рии То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и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кистон аз ч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иборат 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$A) Аз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амаи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онун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ои амалкунандаи кишвар, ки аз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ониби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укумат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абул шудааст;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$B) Дастур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 ва тавсия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ое, ки созмон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байналмилал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абул намудаанд;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$C) Тавсиянома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 ва  дастур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ое, ки  кишвар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Шарќ бо якдигар  мувофи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 намудаанд;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D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) Санад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меъёрии байналмилалие, ки СММ тавсия намудааст;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$E) Сар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онун,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онун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 ва санад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ои меъёрии танзимкунандаи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рии То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икистон;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3.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Авлавият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 сиёсати хори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ии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урии То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икисто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н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ба ч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асос  меёбад?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A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) Ба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адаф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 ва манфиат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волои милл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B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) Ба рушди бемайлони 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тисодии кишвар;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C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) Ба тамомияти арзу бум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давлат;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D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) Ба му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аддасоти дини мубини ислом;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E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) Ба дастгирии шарикони стратегии кишвар;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4.</w:t>
      </w:r>
    </w:p>
    <w:p w:rsidR="005C44D9" w:rsidRDefault="005C44D9">
      <w:pPr>
        <w:spacing w:line="240" w:lineRule="auto"/>
        <w:jc w:val="both"/>
      </w:pP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рии То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и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кистон аз рўй мавќеи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ғ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роф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,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мав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е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геополитик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ва манофеи и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тисодиаш ба чанд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авзаи сиё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с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дохил мешавад?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$A) аз 7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авза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$B) аз 5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авза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$C) аз 4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авза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$D) 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аз 3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авза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$E) аз 6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авза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5.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Дар кадом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исмати Консепсияи сиёсати хори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 чунин гуфта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 зикр шудаанд: “Сиёсати хори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 сиёсати «дар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кушода», сул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хо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она ва бе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ғ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араз буда, зимни татби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 он, То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икистон омодааст бо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амаи кишвар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дуру наздик робита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д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ӯ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стона ва эътирофи манфиат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тарафайнро дар асоси э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тироми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амдигар, баробар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ва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амкори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мута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обилан судманд  густариш ди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ад”?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$A) 3.5.;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$B) 2.2.;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$C) 1.5.;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$D) 3.3.;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$E) 2.7.;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6.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Консепсияи сиёсати хори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ии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в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икистон аз чанд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исмат иборат мебошад?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$A) аз 4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исмат;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$B) аз 6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исмат;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$C)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аз 3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исмат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$D) аз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7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исмат;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$E) аз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5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исмат;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7.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рии То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аз руи мавкеи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ғ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роф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, мавкеи геополитик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ва манофеи иктисодиаш ба чанд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взаи сиёс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дохил мешавад ва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авзаи аввал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кадом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аст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5- Осиёи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Марказ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6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омеаи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он;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$C) 3-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давлат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ои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форси забон;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4-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давлат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ои араб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5-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ИДМ;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8.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Дар кадом Паёми солонаи Президенти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Э.Рахмон ба Ма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лиси Оли сиёсати «дар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ои</w:t>
      </w:r>
      <w:r>
        <w:rPr>
          <w:rFonts w:eastAsia="Times New Roman" w:hAnsi="Times New Roman Tj" w:cs="Times New Roman"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боз» эълон гардид.?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Соли 1999;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Соли 2001;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$C) Соли 2004;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Соли 2003;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Соли 2002</w:t>
      </w:r>
      <w:r>
        <w:rPr>
          <w:rFonts w:ascii="Times New Roman Tj" w:eastAsia="Times New Roman" w:hAnsi="Times New Roman Tj" w:cs="Times New Roman"/>
          <w:sz w:val="28"/>
          <w:szCs w:val="28"/>
          <w:highlight w:val="yellow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9.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Муносибат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ои дипломатии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рии То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 бо Аф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ғ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онистон кай бар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арор шудааст.?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15 июли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15 июли соли 1993;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$C) 15 июли соли 1991;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15 июли соли1994;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20 июли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@1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0.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чанд шарики стратег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дорад ва кадом давлат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оянд?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$A) 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4, Россия,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азо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истон, Туркманистон ва Узбекистон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$B) 5, Россия, ИМА, Чин,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азо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истон ва Узбекистон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$C) 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3, Россия, Чин ва Узбекистон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$D) 6, Россия, Чин,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азо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истон, Туркманистон, Узбекистон ва Белорус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$E) 2, Россия ва Чин;</w:t>
      </w:r>
    </w:p>
    <w:p w:rsidR="005C44D9" w:rsidRDefault="005C44D9">
      <w:pPr>
        <w:spacing w:line="240" w:lineRule="auto"/>
        <w:jc w:val="both"/>
        <w:rPr>
          <w:sz w:val="32"/>
          <w:szCs w:val="32"/>
        </w:rPr>
      </w:pPr>
      <w:r w:rsidRPr="0035585D">
        <w:rPr>
          <w:sz w:val="32"/>
          <w:szCs w:val="32"/>
        </w:rPr>
        <w:t>@11.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Туркия кай исти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лолияти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икистонро ба расмият шинохт ва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амзамон муносибат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дипломатиашро бо То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 бар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арор намуд.?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29 сентябри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29 октябри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$C) 29 декабри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29 январи соли 1992;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29 ноябри соли 1993;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12.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. 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Сафорати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урии Туркия дар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урии То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икистон кай ба фаъолият шуруъ</w:t>
      </w:r>
      <w:r>
        <w:rPr>
          <w:rFonts w:eastAsia="Times New Roman" w:hAnsi="Times New Roman Tj" w:cs="Times New Roman"/>
          <w:sz w:val="28"/>
          <w:szCs w:val="28"/>
          <w:lang w:eastAsia="en-US"/>
        </w:rPr>
        <w:t xml:space="preserve"> 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намуд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22 феврали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22 январи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$C) 22 марти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22апрели соли 1992;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22 майи соли 1993;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13.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Сафорати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м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икистон дар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урии Туркия кай ба фаъолият шуруъ</w:t>
      </w:r>
      <w:r>
        <w:rPr>
          <w:rFonts w:eastAsia="Times New Roman" w:hAnsi="Times New Roman Tj" w:cs="Times New Roman"/>
          <w:sz w:val="28"/>
          <w:szCs w:val="28"/>
          <w:lang w:eastAsia="en-US"/>
        </w:rPr>
        <w:t xml:space="preserve"> 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намуд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мо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 декабри соли 1995  дар пойтахти Туркия дар ша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ри Анкара;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$B) 18 янаври соли 1997 дар пойтахти Туркия дар ша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ри Истамбул;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$C) 05 августи соли 1999 дар пойтахти Туркия дар ша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ри Измир;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марти соли 2002 дар пойтахти Туркия дар ша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ри Анталия;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$E) 27 янаври соли 1992 дар пойтахти Туркия дар ша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ри Ќуния;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14.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Сафири Фав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улода ва Мухтори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икистон дар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Туркия кист.?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$A) </w:t>
      </w:r>
      <w:r>
        <w:rPr>
          <w:rFonts w:ascii="Times New Roman Tj" w:hAnsi="Times New Roman Tj" w:cs="Times New Roman"/>
          <w:sz w:val="28"/>
          <w:szCs w:val="28"/>
          <w:shd w:val="clear" w:color="FFFFFF" w:fill="FFFFFF"/>
          <w:lang w:val="tg-Cyrl-TJ" w:eastAsia="ru-RU"/>
        </w:rPr>
        <w:t>Махмадали Раджабиён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$B) 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Соди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Имом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ӣ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$C) Эмомзода Неъматулло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$D) Шарипов Фаррух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омиддинович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$E) Шариф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Азамшо Латифзод;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15.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Сафири Фав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улода ва мухтори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урии Туркия дар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урии То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икистон кист?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$A)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аноби Озтурк Й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и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лмаз;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$B)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аноби Аббасали Керим оглу Гасанов;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$C)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аноби Озтурк Мехмет;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$D)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ноби Умут А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ар;</w:t>
      </w:r>
    </w:p>
    <w:p w:rsidR="005C44D9" w:rsidRDefault="005C44D9"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$E)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ноби Стэнли Хюг Филпот;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16.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даф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 ва вазифа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ои сиёсати хори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ии То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икистон бо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азо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истон, Туркманистон ва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ир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ғ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изистон дар кадом  замина амал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мегардад?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) Дар заминаи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амкори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ои низом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ва амният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) Дар заминаи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амкори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ои 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тисод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ва ти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орат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) Дар омодагии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ама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ониба  бар зидди  терроризм;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$D) Дар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алли масъала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ои сирф энергетик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ва эколог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Дар заминаи эътимод, д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ӯ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ст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ва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амкории судманд;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17.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Сиёсати хори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ии То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икистон нисбати 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амсоякишвар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рии мардумии Чин  то ба кадом сат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арзёб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мегардад? 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То ба сат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 шарики низом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То ба сат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 шарики стратег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То ба сат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 шарики 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тисод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ва ти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орат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$D) То ба сат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и шарики судманд дар 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аллу фасли  маоили эколог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) То ба сат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и шарики сирф фар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анг</w:t>
      </w:r>
      <w:r>
        <w:rPr>
          <w:rFonts w:ascii="Times New Roman Tj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18.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Аф</w:t>
      </w:r>
      <w:r>
        <w:rPr>
          <w:rFonts w:ascii="Times New Roman" w:hAnsi="Times New Roman" w:cs="Times New Roman"/>
          <w:sz w:val="28"/>
          <w:szCs w:val="28"/>
          <w:lang w:eastAsia="ru-RU"/>
        </w:rPr>
        <w:t>ғ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онистон дар сиёсати хори</w:t>
      </w:r>
      <w:r>
        <w:rPr>
          <w:rFonts w:ascii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ии 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рии То</w:t>
      </w:r>
      <w:r>
        <w:rPr>
          <w:rFonts w:ascii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икистон дар минтаќа ч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 мав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еъ дорад?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A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Мав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еи му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ими стратег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B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Мав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еи му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ими и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тисоди;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C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Мав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еи му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ими низом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-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арб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$D) Ором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, амният ва суботи сиёсии Афѓонистон </w:t>
      </w:r>
      <w:r>
        <w:rPr>
          <w:rFonts w:ascii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авобг</w:t>
      </w:r>
      <w:r>
        <w:rPr>
          <w:rFonts w:ascii="Times New Roman" w:hAnsi="Times New Roman" w:cs="Times New Roman"/>
          <w:sz w:val="28"/>
          <w:szCs w:val="28"/>
          <w:lang w:eastAsia="ru-RU"/>
        </w:rPr>
        <w:t>ӯ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и манфиат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ои миллист;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E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Мав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еи му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ими ти</w:t>
      </w:r>
      <w:r>
        <w:rPr>
          <w:rFonts w:ascii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орат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  ва илм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-фар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анг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19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.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Дар мумосибат бо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ум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урии Исломии Эрон кадом омил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о на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ши му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и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м мебозанд?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A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Муштаракоти дин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 ва маз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аб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B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 Муштаракоти таърих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, забон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 ва фар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анг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C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Омил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ои 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арбию низом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$D) Омил</w:t>
      </w:r>
      <w:r>
        <w:rPr>
          <w:rFonts w:ascii="Times New Roman" w:hAnsi="Times New Roman" w:cs="Times New Roman"/>
          <w:sz w:val="28"/>
          <w:szCs w:val="28"/>
          <w:lang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ои и</w:t>
      </w:r>
      <w:r>
        <w:rPr>
          <w:rFonts w:ascii="Times New Roman" w:hAnsi="Times New Roman" w:cs="Times New Roman"/>
          <w:sz w:val="28"/>
          <w:szCs w:val="28"/>
          <w:lang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тисодию ти</w:t>
      </w:r>
      <w:r>
        <w:rPr>
          <w:rFonts w:ascii="Times New Roman" w:hAnsi="Times New Roman" w:cs="Times New Roman"/>
          <w:sz w:val="28"/>
          <w:szCs w:val="28"/>
          <w:lang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орат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r>
        <w:rPr>
          <w:rFonts w:ascii="Times New Roman Tj" w:hAnsi="Times New Roman Tj" w:cs="Times New Roman"/>
          <w:sz w:val="28"/>
          <w:szCs w:val="28"/>
          <w:lang w:eastAsia="ru-RU"/>
        </w:rPr>
        <w:t>$</w:t>
      </w:r>
      <w:r>
        <w:rPr>
          <w:rFonts w:ascii="Times New Roman Tj" w:hAnsi="Times New Roman Tj" w:cs="Times New Roman"/>
          <w:sz w:val="28"/>
          <w:szCs w:val="28"/>
          <w:lang w:val="en-US" w:eastAsia="ru-RU"/>
        </w:rPr>
        <w:t>E</w:t>
      </w:r>
      <w:r>
        <w:rPr>
          <w:rFonts w:ascii="Times New Roman Tj" w:hAnsi="Times New Roman Tj" w:cs="Times New Roman"/>
          <w:sz w:val="28"/>
          <w:szCs w:val="28"/>
          <w:lang w:eastAsia="ru-RU"/>
        </w:rPr>
        <w:t>) Омили наздикии стратег</w:t>
      </w:r>
      <w:r>
        <w:rPr>
          <w:rFonts w:ascii="Times New Roman" w:hAnsi="Times New Roman" w:cs="Times New Roman"/>
          <w:sz w:val="28"/>
          <w:szCs w:val="28"/>
          <w:lang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eastAsia="ru-RU"/>
        </w:rPr>
        <w:t xml:space="preserve"> бо Русия ва Чин;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20.</w:t>
      </w:r>
    </w:p>
    <w:p w:rsidR="005C44D9" w:rsidRDefault="005C44D9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укумати кадом кишвари Осиёи Марказ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нисбати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амгироии минта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ав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 сиёсати бетарафиро пешаи худ кардааст?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$A)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урии Узбакистон;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$B)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урии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азо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истон;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$C)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урии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ғ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изистон;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$D)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урии Туркманистон;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$E)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у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урии То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ҷ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21.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Дар робита бо кишвар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арабии Шимоли Афри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 – Марокаш, Ал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азоир, Тунис ва Либиё  дар сиёсати хори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Т ч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 пешни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од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аст 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$A) Рушди ти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орат ва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амкории фар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анг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$B) Ом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ӯ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зиш дар донишго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ои  бонуфуз;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) Муборизаи як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оя бо ДИИШ;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$D) Рушди маърифати ислом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$E) Самти ояндадори 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амкории  мута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қ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обилан судманд;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22.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ур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ии исломии Эрон кай ва дар ку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о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ба узвияти Созмони </w:t>
      </w:r>
      <w:r>
        <w:rPr>
          <w:rFonts w:ascii="Times New Roman Tj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амкории Шанхай </w:t>
      </w:r>
      <w:r>
        <w:rPr>
          <w:rFonts w:ascii="Times New Roman Tj" w:hAnsi="Times New Roman Tj" w:cs="Times New Roman"/>
          <w:sz w:val="28"/>
          <w:szCs w:val="28"/>
          <w:lang w:val="tg-Cyrl-TJ"/>
        </w:rPr>
        <w:t xml:space="preserve"> ворид карда шуд?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) 10 июли соли 2018 дар дар вохурии сарони узви С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Ш «Саммити Циндао»,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урии мардумии Чин;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) 23-24 июни соли 2023 дар дар вохурии сарони узви С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Ш дар «Саммити Ню-Дели»,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ум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урии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индустон;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) 17 сенятбри соли 2021 дар дар вохурии сарони узви С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Ш «Саммити Душанбе»,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рии То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ви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кистон;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</w:t>
      </w:r>
      <w:r>
        <w:rPr>
          <w:rFonts w:ascii="Times New Roman Tj" w:hAnsi="Times New Roman Tj" w:cs="Times New Roman"/>
          <w:sz w:val="28"/>
          <w:szCs w:val="28"/>
          <w:lang w:val="tg-Cyrl-TJ"/>
        </w:rPr>
        <w:t>D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) 15-16 сенятбри соли 2022 дар дар вохурии сарони узви С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Ш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, дар ш.Самарќанди  Узбекистон баргузор гардида буд ба узвият ворид;</w:t>
      </w:r>
      <w:r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</w:p>
    <w:p w:rsidR="005C44D9" w:rsidRDefault="005C44D9"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Ҷ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ур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ии исломии Эрон ба то ин дам ба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eastAsia="Times New Roman" w:hAnsi="Times New Roman Tj" w:cs="Times New Roman"/>
          <w:sz w:val="28"/>
          <w:szCs w:val="28"/>
          <w:lang w:val="tg-Cyrl-TJ" w:eastAsia="en-US"/>
        </w:rPr>
        <w:t>а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 xml:space="preserve">йси нозир дар доираи Созмони </w:t>
      </w:r>
      <w:r>
        <w:rPr>
          <w:rFonts w:ascii="Times New Roman" w:eastAsia="Times New Roman" w:hAnsi="Times New Roman" w:cs="Times New Roman"/>
          <w:sz w:val="28"/>
          <w:szCs w:val="28"/>
          <w:lang w:val="tg-Cyrl-TJ" w:eastAsia="en-US"/>
        </w:rPr>
        <w:t>Ҳ</w:t>
      </w:r>
      <w:r>
        <w:rPr>
          <w:rFonts w:ascii="Times New Roman Tj" w:eastAsia="Times New Roman" w:hAnsi="Times New Roman Tj" w:cs="Times New Roman"/>
          <w:sz w:val="28"/>
          <w:szCs w:val="28"/>
          <w:lang w:val="tg-Cyrl-TJ" w:eastAsia="en-US"/>
        </w:rPr>
        <w:t>амкории Шанхай фаъолият дорад;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@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23.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Дар шароити 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ҷ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а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ҳ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о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нишавии имрўза мушкилоти муносибат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байналхал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ии муосир бо кадом ро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 w:rsidRPr="0035585D">
        <w:rPr>
          <w:rFonts w:ascii="Times New Roman" w:hAnsi="Times New Roman" w:cs="Times New Roman"/>
          <w:sz w:val="28"/>
          <w:szCs w:val="28"/>
          <w:lang w:eastAsia="ru-RU"/>
        </w:rPr>
        <w:t xml:space="preserve">ҳо 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метавонад бештар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али худро ёбад?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$A) бо ро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ришваситон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 xml:space="preserve"> 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ё пул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$B) бо ро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музокироти дипломат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; </w:t>
      </w:r>
    </w:p>
    <w:p w:rsidR="005C44D9" w:rsidRPr="00A544E1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$C) бо ро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њарбї-низом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; $D) бо ро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тисод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-молияв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A544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44D9" w:rsidRDefault="005C44D9"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$E) бо ро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 илм</w:t>
      </w:r>
      <w:r w:rsidRPr="0035585D">
        <w:rPr>
          <w:rFonts w:ascii="Times New Roman" w:eastAsia="Times New Roman" w:hAnsi="Times New Roman" w:cs="Times New Roman"/>
          <w:sz w:val="28"/>
          <w:szCs w:val="28"/>
          <w:lang w:eastAsia="ru-RU"/>
        </w:rPr>
        <w:t>ӣ</w:t>
      </w:r>
      <w:r w:rsidRPr="0035585D">
        <w:rPr>
          <w:rFonts w:eastAsia="Times New Roman" w:hAnsi="Times New Roman Tj" w:cs="Times New Roman"/>
          <w:sz w:val="28"/>
          <w:szCs w:val="28"/>
          <w:lang w:eastAsia="ru-RU"/>
        </w:rPr>
        <w:t>-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фар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анг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ӣ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24.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адафи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андозии дипломатияи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амкор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дар 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аи об аз ч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иборат аст…?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Нишон додани захираи бои оби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алби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сармояи 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барои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тавлиди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Барои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поёноб намоиш додани  бартарии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Cambria Math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 xml:space="preserve">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$D) Намоиши ме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моннавозии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На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ши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фаъол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алли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мушкилоти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вобаста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об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сат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25.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дипломатияи иттилоотии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 xml:space="preserve">урии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ч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аст…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?</w:t>
      </w:r>
    </w:p>
    <w:p w:rsidR="005C44D9" w:rsidRDefault="005C44D9">
      <w:pPr>
        <w:tabs>
          <w:tab w:val="left" w:pos="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Мубодилаи бе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адду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марзи иттилоот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Рушди  васоити интернет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Мусоидат ба  амнияти  иттилоотии кишвар аст;</w:t>
      </w:r>
    </w:p>
    <w:p w:rsidR="005C44D9" w:rsidRDefault="005C44D9">
      <w:pPr>
        <w:tabs>
          <w:tab w:val="left" w:pos="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 Густариши  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мо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вораг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 Коркарду пахши ахбору иттилоот;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26.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дипломатияи иттилоотии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Cambria Math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 xml:space="preserve">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дар доира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васеи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омеаи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ч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ғ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иби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сирф фар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анги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мардуми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кишвар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Таъмини дарки во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ва да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сиёсати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дохил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ва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Cambria Math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 xml:space="preserve">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sz w:val="28"/>
          <w:szCs w:val="28"/>
          <w:lang w:eastAsia="en-US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ғ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иби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рушди туризм ва сайё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Cambria Math"/>
          <w:noProof/>
          <w:sz w:val="28"/>
          <w:szCs w:val="28"/>
          <w:lang w:eastAsia="en-US"/>
        </w:rPr>
        <w:t xml:space="preserve">урии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Муаррифии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ой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таърих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ва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диданибоби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кишвар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Доираи васеи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омеаи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иттилоъ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 ниёз надорад;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27.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Вазифаи  дипломатияи иттилоотии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урии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кистон дар бахши 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иттилоот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…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Муборизаи  сарива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 ва муассир бар зидди бадг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ӯ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ён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ва бадхо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они 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 дуру наздик тавассути  ВАО дохилию 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кишвар  бо мавод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омодаи намакин;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овимати сарива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самаранок ба кибер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иноят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ва 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 иттилоот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 исти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лолияти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манфиат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миллии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урии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кистон, 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аддасоти таърих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арзиш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ахло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иву маънавии 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Муборизаи беамони  иттилоотии  телевизион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радио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  аз пойтахти  кишвар;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Муро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иат ва даъвати журналистони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барои муборизаи иттилоот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Ба 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иттилоотии 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 набояд  эътибор дод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28.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Мувофи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сало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ияти конститутсион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кадом шахс самт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асосии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кишварро муайян менамояд?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Сарвазир;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Муовини аввали Сарвазир;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Президент;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Раиси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лиси милл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29.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икистонро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дар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менамояд…?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Сарвари давлат;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Раиси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лиси намояндагон;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Раиси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лиси милл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Сарвазир;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 w:rsidRPr="0035585D">
        <w:t>@30.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Усули асосии сиёсати нави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икистони 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бихтиёр ва 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бистиќлол дар «Муро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иатнома ба 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шарифи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икистон» аз тарафи Раиси нави Шурои Олиии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Эмома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Ра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мон кай эълон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гардидааст...?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19 ноябри соли 1992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6 ноябри соли 1994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15 ноябри соли 1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992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19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декабри соли 1992;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6 ноябри соли 1993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31.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Дар самти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Муро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иатнома ч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гуфта мешуд......?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) Ворид шудани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омеаи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Аъзо шудан ба созмон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қӣ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Ёфтани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ойго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 худ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омеаи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Дасгирии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не, ки дар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кишвар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омат мекунад; 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 дуруст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32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Агар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ур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кистонро дар маркази доирае карор дихем, давродаври онро чанд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печонидаанд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......?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) 4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2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5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6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3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33.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аи аввал кадом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шомиланд...</w:t>
      </w:r>
      <w:r>
        <w:rPr>
          <w:rFonts w:ascii="Times New Roman Tj" w:eastAsia="Times New Roman" w:hAnsi="Times New Roman Tj" w:cs="SimSun"/>
          <w:noProof/>
          <w:sz w:val="28"/>
          <w:szCs w:val="28"/>
          <w:highlight w:val="yellow"/>
          <w:lang w:eastAsia="en-US"/>
        </w:rPr>
        <w:t>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амсояи наздик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аммарзи он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ИДМ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истило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амсояи девордармиён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абар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удрат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форсизабон;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34.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То имр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ӯ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з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икистон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аз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ониби чанд давлат ба расмият шинохтааст...?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182 давлат;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178 давлат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169 давлат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19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3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давлат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126 давлат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35.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То имр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ӯ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з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ик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истон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бо чанд кишвари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барќарор намудааст…?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) 136 давлати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он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189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давлати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он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127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давлати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он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186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 xml:space="preserve">7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давлати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он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153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давлати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он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36.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дар шароити имрўза аъзои фаъоли чан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д созмон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байналмилалии молияв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мебошад...?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85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54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) 100;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70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5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8;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37.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авзаи пан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кадом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шомиланд?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Фазои зисту амали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амсояи форсизабон;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Итти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оди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муста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й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л;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Осиёи Марказ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 Доираи нуфузи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eastAsia="Times New Roman" w:hAnsi="Times New Roman Tj" w:cs="Times New Roman Tj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мусулмоннишини Шар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омеаи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38.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Дипломатия ин: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$A) фаъолияти расмии сарвари давлат,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укумат ва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омоти махсуси равобити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ри татби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 ва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кишвар мебошад;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фаъолияти расмии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укумат ва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омоти махсуси равобити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ри татби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 ва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кишвар мебошад;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фаъолияти расмии тан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сарвари давлат 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ри татби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 ва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кишвар мебошад;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фаъолияти расмии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омоти махсуси 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авобити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ри татби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адаф ва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кишвар мебошад;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дуруст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39.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Муовинони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аз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ониби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 вазифа таъин ва аз вазифа озод карда мешаванд;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бо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оди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вазир;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бо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оди вазир;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бо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оди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$D)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бо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оди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бо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оди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40.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Назорати фаъолияти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аз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ониби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сурат мегирад?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$A)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ва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$D)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ва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лиси олии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41.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Ба низоми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дохил мешаванд: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дар назди ташкил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(байнидавлат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байни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укумат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);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муассиса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консулгари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дар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омоти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–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Вазорат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аламрави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$D)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дурурст;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нодуруст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42.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ияи стратегияи умумии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ва пешкаш намудани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мувофи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дадории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43.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Бо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таъмин намудани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имояи исти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лолият, амният, тамомияти арз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дахлнопазирии сар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ад, манфиат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тисодиву дигари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дар муносибат бо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вазора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дадории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44.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имояи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манфиат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ша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рвандон ва шахсони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дар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кишвар.</w:t>
      </w:r>
    </w:p>
    <w:p w:rsidR="005C44D9" w:rsidRDefault="005C44D9">
      <w:pPr>
        <w:spacing w:line="240" w:lineRule="auto"/>
        <w:jc w:val="both"/>
      </w:pP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$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A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ифзи манфиат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стратегии кишвар ва мусоидат ба та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кими  поя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ои  исти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қ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лолияту со</w:t>
      </w:r>
      <w:r>
        <w:rPr>
          <w:rFonts w:ascii="Times New Roman" w:hAnsi="Times New Roman" w:cs="Times New Roman"/>
          <w:sz w:val="28"/>
          <w:szCs w:val="28"/>
          <w:lang w:val="tg-Cyrl-TJ" w:eastAsia="ru-RU"/>
        </w:rPr>
        <w:t>ҳ</w:t>
      </w:r>
      <w:r>
        <w:rPr>
          <w:rFonts w:ascii="Times New Roman Tj" w:hAnsi="Times New Roman Tj" w:cs="Times New Roman"/>
          <w:sz w:val="28"/>
          <w:szCs w:val="28"/>
          <w:lang w:val="tg-Cyrl-TJ" w:eastAsia="ru-RU"/>
        </w:rPr>
        <w:t>ибихтиёрии кишвар;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дадории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45.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икистонро дар муносибат бо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мекунад.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дадории вазорат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46.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Бо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ва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гуфтушунид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ан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 меди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дадории вазорат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47.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Дар 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ияи сиёсат ва чорабини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мушаххас оид ба таъмини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озоди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ша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рвандони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икистон, мудофиа ва амният,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амчунин густараши робита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тисод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-ти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молияв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илм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-техник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фар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анг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дигар шакл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бо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иштирок менамоя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дадории вазорат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48.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Шумора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айати мушовараи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тон аз тарафи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тасди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карда мешаванд?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лиси Олии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Муовини якуми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49.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Во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сохтории Вазорат аз ч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иборат мебошанд.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сарраёсат;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ш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ӯ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ъба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раёсат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департамен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дуруст;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50.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Ба фаъолияти Вазорат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бар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намуда, низомнома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во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сохтории дастго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марказии Вазоратро тасди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менамо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яд, сало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ияти шахсони мансабдори Вазоратро муайян менамояд;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$D)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нодуруст;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51.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Фармон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о, амр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о ва дастурамал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абул намуда, оид ба масъала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фаъолияти дастго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 марказии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икистон, муассиса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,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омоти намояндагии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авии Вазорат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аламрави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супориш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меди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$B)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$D)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$E) Муовини якуми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52.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Зимни маросими супоридани эътимоднома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сафирони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ба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– иштирок мекунанд: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рост) ва Ёрдамчии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оид ба масъала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робита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чап);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чап) ва Ёрдамчии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икистон оид ба масъала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робита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рост);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Сардори раёсати ташрифоти давлатии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рост) ва Ёрдамчии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икистон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оид ба масъала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робита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чап);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чап) ва Сардори раёсати ташрифоти давлатии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(аз тарафи рост);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дуруст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53.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Аз номи шахси аввал дар вара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аи (бланки) ёддошт бо нишони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дар зери он бо имзои «вазорати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» ё «сафорат» навишта мешавад.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$A) ёддошти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$B) ёддошти хотирав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$C) ёддошти тафо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ум;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$D) мактуби сиёс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исоботи солонаи сиёс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/>
        </w:rPr>
        <w:t>54.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Ба сохтори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исоботи солонаи сафорат дохил мешаванд…?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 дуруст;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сиёсати дохил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 xml:space="preserve"> ва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ии кишвар;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ои ду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ониба;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вазъи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тисодии кишвар;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) хулоса ва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/>
        </w:rPr>
        <w:t>;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@</w:t>
      </w:r>
      <w:r>
        <w:rPr>
          <w:rFonts w:eastAsia="Times New Roman" w:hAnsi="Times New Roman Tj" w:cs="Times New Roman"/>
          <w:sz w:val="28"/>
          <w:szCs w:val="28"/>
          <w:lang w:eastAsia="en-US"/>
        </w:rPr>
        <w:t>55.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.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 xml:space="preserve"> Консулгари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eastAsia="Times New Roman" w:hAnsi="Times New Roman Tj" w:cs="Times New Roman"/>
          <w:sz w:val="28"/>
          <w:szCs w:val="28"/>
          <w:lang w:eastAsia="en-US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чи гуна характер дорад…?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$A) намояндаг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 xml:space="preserve">; 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>$B) функционал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 xml:space="preserve">; 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>$C) 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қ</w:t>
      </w: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>тисод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 xml:space="preserve">; 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>$D) сиёс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 xml:space="preserve">; </w:t>
      </w:r>
    </w:p>
    <w:p w:rsidR="005C44D9" w:rsidRDefault="005C44D9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 New Roman Tj" w:eastAsia="Times New Roman" w:hAnsi="Times New Roman Tj" w:cs="Times New Roman Tj"/>
          <w:sz w:val="28"/>
          <w:szCs w:val="28"/>
          <w:lang w:eastAsia="en-US"/>
        </w:rPr>
        <w:t>$E) варзиш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eastAsia="en-US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56.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лати пешни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од кардани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исоботи солонаи сафо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ратро таъин мекунад…?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муовини якуми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сафир;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сардори раёсат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дахлдори вазорат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нодуруст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57.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Одатан дар ин навъи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ат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анбаи амал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ё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ии ягон масъалаи байналхал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айд мегардад.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меморандум;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ултиматум;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ёддошти тафо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мактуби сиёс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ёддошти хотирав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tabs>
          <w:tab w:val="left" w:pos="140"/>
        </w:tabs>
        <w:spacing w:line="240" w:lineRule="auto"/>
        <w:jc w:val="both"/>
      </w:pP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58.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ати мазкур ба номи сарвари давлати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абулкунанда навишта шуда, 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ӯ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супорида мешавад.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эътимоднома;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меморандум;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ултиматум;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мактуби сиёс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мактуби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59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.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Тиб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маълумот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Э. Сатоу дар Англия бори аввал маф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уми «ди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пломатия» дар соли … мавриди истифода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арор гирифт.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1645;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1574;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1789;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1841;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1914;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60.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Назорати фаъолияти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икистон аз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ониби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сурат мегирад…?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икистон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$B)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 ва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$D)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 ва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лиси олии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урии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укумати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61.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Ба низоми 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 дохил мешаванд: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дурурст;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муассиса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консулгари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 дар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ом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оти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–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Вазорат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аламрави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 дар назди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(байнидавлат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байни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укумат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нодуруст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@62.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Яке аз бунёдгузорони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аракати «дипломатияи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амро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нашав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».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. Неру;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Дэн Сяопин;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Хо Ши Мин;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Мао Тзедун;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М. Гандї;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63.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сади асосии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аракати «дипломатияи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амро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нашав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».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дуруст;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пешбурди сиёсати берунии муста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илонаи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Афри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кум кардани мустамликадор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нажодпараст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пешбурди сиёсати берунии муста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илонаи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Осиё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64.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Эъломия дар бораи сафирони ваколатдори махсус кай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абул гардид?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мо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декабри соли 1969;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мо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ноябри соли 1968;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мо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октябри соли 1967;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мо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январи соли 1970;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мо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феврали соли 1971;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65.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Эъломияи Вена дар бораи намояндагони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дар созмон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кай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абул шудааст?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14 марти соли 1975;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13 феврали соли 1974;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12 январи соли 1973;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15 апрели соли 1976;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16 майи соли 1977;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66.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имтарин вазифаи корпуси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ид сохтани сохтор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мебошад;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ба ву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уд овардани муносибати ду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ониба байни кишвари фиристанда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абулкунанда;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фаъолият дар кишвари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ба ву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уд овардани 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ити солими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амкор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миёни сафорат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дар кишвари фиристанда мебоша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амал кардан аз доираи меъёр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байналхал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Pr="0035585D" w:rsidRDefault="005C44D9">
      <w:pPr>
        <w:spacing w:line="240" w:lineRule="auto"/>
        <w:jc w:val="both"/>
        <w:rPr>
          <w:lang w:val="en-US"/>
        </w:rPr>
      </w:pP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val="en-US" w:eastAsia="en-US" w:bidi="fa-IR"/>
        </w:rPr>
        <w:t>67.</w:t>
      </w:r>
    </w:p>
    <w:p w:rsidR="005C44D9" w:rsidRPr="0035585D" w:rsidRDefault="005C44D9">
      <w:pPr>
        <w:spacing w:line="240" w:lineRule="auto"/>
        <w:jc w:val="both"/>
        <w:rPr>
          <w:lang w:val="en-US"/>
        </w:rPr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Дар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англисзабон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онро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 xml:space="preserve"> Dean of the Diplomatic Corps </w:t>
      </w:r>
    </w:p>
    <w:p w:rsidR="005C44D9" w:rsidRDefault="005C44D9">
      <w:pPr>
        <w:spacing w:line="240" w:lineRule="auto"/>
        <w:jc w:val="both"/>
      </w:pPr>
      <w:r w:rsidRPr="0035585D"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 w:rsidRPr="0035585D"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дуайенр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меноманд</w:t>
      </w:r>
      <w:r w:rsidRPr="0035585D"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.</w:t>
      </w:r>
      <w:r w:rsidRPr="0035585D"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 w:rsidRPr="0035585D"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 w:rsidRPr="0035585D"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мушовири</w:t>
      </w:r>
      <w:r w:rsidRPr="0035585D"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дара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аи</w:t>
      </w:r>
      <w:r w:rsidRPr="0035585D"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I</w:t>
      </w:r>
      <w:r w:rsidRPr="0035585D"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-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ро</w:t>
      </w:r>
      <w:r w:rsidRPr="0035585D"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айати дипломатиро;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сафирро;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иро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68.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Кормандони хизмати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доранд: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нодуруст;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ба фаъолияти 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ибкор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шахсан ва ё тавассути ашхоси боваринок бипардозанд;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бе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озати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барият мукофот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о, рутба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фахр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ё махсуси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созмон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байналмилалию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иро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абул намоянд;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$D)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авоб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дуруст;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бо дигар фаъолият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пардохтшаванда маш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ғ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ул шаванд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69.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икистонро дар муносибат бо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мекунад.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дадории вазорат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70.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Дар 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ияи сиёсат ва чорабини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мушаххас оид ба таъмини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озоди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ша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рвандони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икистон, мудофиа ва амният,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амчунин густараши робита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тисод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-ти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молияв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илм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-техн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фар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анг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дигар шакл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 бо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иштирок менамояд.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дадории вазорат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71.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Иштироки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икистонро дар фаъолияти Созмони Милали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ид, Созмони Амният ва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амкор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дар Аврупа, Итти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оди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Муста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ил ва дигар ташкилот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байналмилал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конференсия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о, форум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 таъмин намуда, ба баланд бардоштани на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ши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икистон,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амчун узви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омеаи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,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алли масъала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минта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ав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таъмин менамояд.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ваколати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вазифаи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низоми вазорат;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дадории вазорат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72.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дар кадом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араб сафоратхона дорад?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Ќатар, Кувайт, Умон, Амороти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идаи араб;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Лубнон, Либия, Амороти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идаи араб, Иро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Амороти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идаи араб,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урии Мисри араб, Ќатар, Арабистони Сауд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атар;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Яман, Умон, Бахрайн, Амороти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идаи араб;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рии Мисри араб, Кувайт, Амороти мутта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идаи араб, Фаластин;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73.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Пазиришнома (агреман) чист?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Санади шахсии сафир;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Санади шахсии сардори намояндагии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Санади расмии сафорат;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Санади расмии консулгар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Санаде, ки кишвари пазиранда ба сардори намряндаги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дипломати меди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74.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Масуният ва имтиёз ба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дода мешавад?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Ба ходимони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Ба ходимони муассисањои консул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Ба ходимони сафоратхона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ва консулгари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Ба сафоратхона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 ва консулгари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Ба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ои шуморидашаванда;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75.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Санад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меъёрии асо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барои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диплома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муассиса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консул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ва ходимони 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кадом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янд?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Конститутсияи (Сар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онуни)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онуни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«Дар бораи хадамоти диплома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»;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$B) Конститутсияи (Сар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онуни)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онуни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«Дар бораи хадамоти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»;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Конститутсияи (Сар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онуни)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Конвенсияи Вена «Дар бораи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диплома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»;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Конвенсияи Вена «Дар бораи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», Конвенсияи Вена «Дар бораи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консул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»;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Конститутсияи (Сар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онуни)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Конвенсияи Вена «Дар бораи муносибат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консул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»;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76.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Чаро хадамоти дипломатии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ик дар мар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ила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нави ташаккули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лли масъала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тисод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рў овард?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Президенти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супориш дод;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$B) Сарвазири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амр кард;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Раиси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л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иси Ол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арор намуд;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фармон дод;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Зарурати рушди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исоди кишвар пеш омад;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77.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Вазорати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ба кадом шохаи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окимият дохил меш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авад?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оми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онунбарор;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оми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роия;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оми суд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оми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бар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оми идор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78.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Дар 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лосияи Ху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анд 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кистон таъин гардид…?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ТалбакНазаров;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$B) Абдумаљид Достиев;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Рашид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Олимов;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$D) Карим Юлдошев;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$E)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"/>
          <w:noProof/>
          <w:sz w:val="28"/>
          <w:szCs w:val="28"/>
          <w:lang w:eastAsia="en-US" w:bidi="fa-IR"/>
        </w:rPr>
        <w:t xml:space="preserve">озидавлат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оимдодов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79.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дар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 чанд намоядаги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дорад…?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30;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19;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32;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35;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27;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80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.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Феълан дар ша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ри Душанбе чанд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дипломатии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(сафоратхона ва консулгар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 фаъолият доранд…?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21;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22;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23;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29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25;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81.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Эъломияи Вена оиди  равобити диплома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кай ќабул шудааст ва он аз чанд фасл ва мода иборат мебошад?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21 апрели соли 1815, 6 фасл ва 56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18 апрели соли 1961, ва аз 53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18 апрели соли 1961, 4 фасл ва 51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24 апрели соли 1963, 5 фасл ва 75 модда;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 22 апрели соли 1961, 5 фасл, 52 модда;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82.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кай ба Эъломияи Венгии соли 1961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гардидааст…?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5 – декабри соли 2002;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30 – ноябри соли 1993;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30 – июли соли1997;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31 – декабри соли 2002;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4 ноябри соли 1995;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83.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айати сафоратхонаро гуед?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сафир, ходимони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шуъбаи иттлоот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иќтисод; </w:t>
      </w:r>
    </w:p>
    <w:p w:rsidR="005C44D9" w:rsidRPr="00A544E1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айа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маъмур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-техник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хадмат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 w:rsidRPr="00A544E1"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сафир, муовини сафир, референт, шуъбаи кадр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сафир, мушовир, 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осибот, хизматрасон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айати диплмоат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иќтисод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фар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анг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84.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йати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 дохил мешаванд?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тамоми кормандони сафорат;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маи кормандони сафорат, ки рутбаи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доранд;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сафир, мушовир – фиристода, котибон;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тамоми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корпуси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 сафир, котибон, атташе;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85.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олат ва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оми кормандони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йати сафоратхонаро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рии Т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кадом санад танзим месозад?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Эъломияи Венагии соли 1961;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$B) Ќонуни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дар бораи хизмати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(соли 2002);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Эъломияи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и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башар (СММ);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Консепсияи 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с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Низомнома дар бораи сафири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86.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Бозхонди сафир бо ташаббуси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чанд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ниб амал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мегардад?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ВКХ – и кишвари мизбон, ВКХ – и кишвари ме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мон, сафир;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сарвари кишвари ме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мон, сарвари кишвари мизбон, сафир;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сафир, дуайени корпуси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сафорат;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сарвари кишвари мизбон, дуайени корпуси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сафорат;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худи сафир, раиси суди кишвари фиристода ва мизбон;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87.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Омил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асосии бозхонди сафир кадом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янд?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гузариш ба вазифаи дигар, фаъолияти 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ибко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в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айронкун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 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ан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оми мў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л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ат, гузариш ба вазифаи дигар, бемор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фаъолияти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ғ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айри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аноатмандона,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тъи равобит, нафа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) суистеъмол аз вазифа,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осус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фасод;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$D) интихобот,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атъи равобит, бемо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) фаъолияти со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ибкор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 xml:space="preserve">.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интихоботи дохил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ришваситон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88.</w:t>
      </w:r>
      <w:r>
        <w:tab/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Маънии «персона нон грата» чист?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шахси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бул;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шахси нома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бул;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шахси мў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тарам;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$D) шахси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инояткор;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шахси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инояткор;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89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Шакл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асосии мукотибаи диломатиро номбар кунед?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нота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из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рот, телеграмма, номаи супориш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нота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меморандум, ёддошт, мактуби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иттилоия, эътиборнома, ёддошти рас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телеграмма;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мактуб, телеграмма, факс, из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орот;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нотањои мутаќобила, ёддошти 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телеграмма, из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рот;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90.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Шакл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боздид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 сарварони кишвар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оро гўед…?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ташрифо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зимни убур,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ташрифот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боздиди 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ташрифот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дўстона, 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ташрифот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, ме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91.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Анвоъи боздиди сафирон кадом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оянд…?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ташрифот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ташрифот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расм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 xml:space="preserve">, 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шахс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ти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касб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боздиди сиёї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тисод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фар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анг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92.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Рутба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ои дипломатии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ро  бо тартиби му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рраршуда гуед…?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сафир, фиристода, котибон, атташе;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сафир, фиристода, мушовир, котибон, атташе;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сафир, мушовир, консул, атташе;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сафир, фиристода, кордори муваќќат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,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атташе;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сафир, фиристода, консул, роњбари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93.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.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Фаъолияти сафир расман кай 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ғ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оз мегардад…?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аз ва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ти гирифтани агреман;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) аз ва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ти супоридани нусхаи эътимоднома ба ВКХ кишвари мизбон;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баъди расидан 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дуди кишвари мизбон;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$D) баъди супоридани эътиборнома ба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бари кишвари мизбон;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E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) баъди ворид шудан ба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аламрави кишвари мизбон;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>94.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Хадамоти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чист?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) Фаъолияти касб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дар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омоти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аст;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) Фаъолияти касб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дар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омоти давлатии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ҷӣ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аст;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) Фаъолияти хусус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дар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омоти давлат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аст;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) Фаъолияти касб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дар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омоти хусус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аст;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$E) Фаъолияти хусус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дар 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>о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моти давлатии сиёсати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ҷӣ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аст;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95.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.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Конгресси Вена (1815) чанд таба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аи раисони намояндаги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дипломатиро муайян намудааст?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4 - сафир, фиристода, резидент, вазири кор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$B) 3 - сафирон - нунтсий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о, фиристодагон-интернунтсий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о, кордорони мува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$C) 3 - сафир, консул, фиристода;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$D) 4 - сафир, консул,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бари намояндагии 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, атташе;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$E) 4 – сафир, фиристода, вазир- резидент, кордор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96.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имояи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муассисаи консул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ба сало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ияти кист?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укумати кишвари фиристода;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$B)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укумати кишвари ми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збон;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$C)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бари консулгар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$D) ро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бари сафорат;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$E) ба сало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ияти СММ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97.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tab/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Оинномаи консулии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eastAsia="en-US" w:bidi="fa-IR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кистон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кай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абул шудааст?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5 декбри 2002;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$B) 30 июли 1998;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9 сентябри 1999;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$D) 30 ноябри 1994;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сентябри соли 2002;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98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.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Эъломияи Венаг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оиди равоб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ити консул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кай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абул шудааст ва он аз чанд модда иборат 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$A) 18 апрели 1961, 57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$B) 24 апрели 1963, 79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$C) 21 апрели 1963, 47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$D) 16 декабри 1969, 73 модда;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$E) 5 апрели соли 1975, 86 модда;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@</w:t>
      </w:r>
      <w:r>
        <w:rPr>
          <w:rFonts w:eastAsia="Times New Roman" w:hAnsi="Times New Roman Tj" w:cs="SimSun"/>
          <w:noProof/>
          <w:sz w:val="28"/>
          <w:szCs w:val="28"/>
          <w:lang w:eastAsia="en-US" w:bidi="fa-IR"/>
        </w:rPr>
        <w:t>99.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 xml:space="preserve">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Ма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омот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доимии дар хори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 буд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аро номбар созед?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$A) миссияи махсус, атташе,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аласа ва конфронс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$B) сафорат, миссия, консулгар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намояндагии 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,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дар назди созмон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$C) сафорат, атташе, миссияи махсус;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$D) миссия, намояндаг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д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ар конфронс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ои байналхал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қӣ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, атташе;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$E) атташе, намояндагии ти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орат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 xml:space="preserve"> ва фар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ҳ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eastAsia="en-US" w:bidi="fa-IR"/>
        </w:rPr>
        <w:t>анг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en-US" w:bidi="fa-IR"/>
        </w:rPr>
        <w:t>ӣ</w:t>
      </w:r>
      <w:r>
        <w:rPr>
          <w:rFonts w:ascii="Times New Roman Tj" w:eastAsia="Times New Roman" w:hAnsi="Times New Roman Tj" w:cs="SimSun"/>
          <w:noProof/>
          <w:sz w:val="28"/>
          <w:szCs w:val="28"/>
          <w:lang w:eastAsia="en-US" w:bidi="fa-IR"/>
        </w:rPr>
        <w:t>;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@1</w:t>
      </w:r>
      <w:r>
        <w:rPr>
          <w:rFonts w:eastAsia="Times New Roman" w:hAnsi="Times New Roman Tj" w:cs="SimSun"/>
          <w:noProof/>
          <w:sz w:val="28"/>
          <w:szCs w:val="28"/>
          <w:lang w:val="tg-Cyrl-TJ" w:eastAsia="en-US" w:bidi="fa-IR"/>
        </w:rPr>
        <w:t>00.</w:t>
      </w:r>
    </w:p>
    <w:p w:rsidR="005C44D9" w:rsidRDefault="005C44D9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tg-Cyrl-TJ" w:eastAsia="en-US" w:bidi="fa-IR"/>
        </w:rPr>
        <w:t>онун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 дар бораи хизмати дипломат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ӣ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tg-Cyrl-TJ" w:eastAsia="en-US" w:bidi="fa-IR"/>
        </w:rPr>
        <w:t xml:space="preserve"> (бори аввал) дар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Ҷ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tg-Cyrl-TJ" w:eastAsia="en-US" w:bidi="fa-IR"/>
        </w:rPr>
        <w:t>ум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ҳ</w:t>
      </w:r>
      <w:r>
        <w:rPr>
          <w:rFonts w:eastAsia="Times New Roman" w:hAnsi="Times New Roman Tj" w:cs="Times New Roman Tj"/>
          <w:noProof/>
          <w:sz w:val="28"/>
          <w:szCs w:val="28"/>
          <w:lang w:val="tg-Cyrl-TJ" w:eastAsia="en-US" w:bidi="fa-IR"/>
        </w:rPr>
        <w:t>у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tg-Cyrl-TJ" w:eastAsia="en-US" w:bidi="fa-IR"/>
        </w:rPr>
        <w:t>рии То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ҷ</w:t>
      </w:r>
      <w:r>
        <w:rPr>
          <w:rFonts w:eastAsia="Times New Roman" w:hAnsi="Times New Roman Tj" w:cs="Times New Roman Tj"/>
          <w:noProof/>
          <w:sz w:val="28"/>
          <w:szCs w:val="28"/>
          <w:lang w:val="tg-Cyrl-TJ" w:eastAsia="en-US" w:bidi="fa-IR"/>
        </w:rPr>
        <w:t>и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tg-Cyrl-TJ" w:eastAsia="en-US" w:bidi="fa-IR"/>
        </w:rPr>
        <w:t xml:space="preserve">кистон кай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tg-Cyrl-TJ" w:eastAsia="en-US" w:bidi="fa-IR"/>
        </w:rPr>
        <w:t>қ</w:t>
      </w:r>
      <w:r>
        <w:rPr>
          <w:rFonts w:ascii="Times New Roman Tj" w:eastAsia="Times New Roman" w:hAnsi="Times New Roman Tj" w:cs="Times New Roman Tj"/>
          <w:noProof/>
          <w:sz w:val="28"/>
          <w:szCs w:val="28"/>
          <w:lang w:val="tg-Cyrl-TJ" w:eastAsia="en-US" w:bidi="fa-IR"/>
        </w:rPr>
        <w:t>абул шудааст?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A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) 5 – ноябри соли 1994;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B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) 2 – декабри соли 2002;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C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) 27 – июни соли 1997;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>$</w:t>
      </w:r>
      <w:r>
        <w:rPr>
          <w:rFonts w:ascii="Times New Roman Tj" w:eastAsia="Times New Roman" w:hAnsi="Times New Roman Tj" w:cs="SimSun"/>
          <w:noProof/>
          <w:sz w:val="28"/>
          <w:szCs w:val="28"/>
          <w:lang w:val="en-US" w:eastAsia="en-US" w:bidi="fa-IR"/>
        </w:rPr>
        <w:t>D</w:t>
      </w: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) 30 ноябри соли 2000; </w:t>
      </w:r>
    </w:p>
    <w:p w:rsidR="005C44D9" w:rsidRDefault="005C44D9">
      <w:pPr>
        <w:spacing w:line="240" w:lineRule="auto"/>
        <w:jc w:val="both"/>
      </w:pPr>
      <w:r>
        <w:rPr>
          <w:rFonts w:ascii="Times New Roman Tj" w:eastAsia="Times New Roman" w:hAnsi="Times New Roman Tj" w:cs="SimSun"/>
          <w:noProof/>
          <w:sz w:val="28"/>
          <w:szCs w:val="28"/>
          <w:lang w:val="tg-Cyrl-TJ" w:eastAsia="en-US" w:bidi="fa-IR"/>
        </w:rPr>
        <w:t xml:space="preserve">$E) сентябри соли 2002; </w:t>
      </w:r>
    </w:p>
    <w:p w:rsidR="005C44D9" w:rsidRDefault="005C44D9"/>
    <w:sectPr w:rsidR="005C44D9" w:rsidSect="00EA36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oNotShadeFormData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B26"/>
    <w:rsid w:val="002A5035"/>
    <w:rsid w:val="0035585D"/>
    <w:rsid w:val="005C44D9"/>
    <w:rsid w:val="00A544E1"/>
    <w:rsid w:val="00A9181B"/>
    <w:rsid w:val="00CB3B26"/>
    <w:rsid w:val="00D309CC"/>
    <w:rsid w:val="00EA3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6D0"/>
    <w:pPr>
      <w:spacing w:after="200" w:line="276" w:lineRule="auto"/>
    </w:pPr>
    <w:rPr>
      <w:rFonts w:cs="Arial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A36D0"/>
    <w:rPr>
      <w:rFonts w:cs="Arial"/>
      <w:sz w:val="21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32</Pages>
  <Words>4472</Words>
  <Characters>25494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SM-A235F</dc:creator>
  <cp:keywords/>
  <dc:description/>
  <cp:lastModifiedBy>User</cp:lastModifiedBy>
  <cp:revision>5</cp:revision>
  <dcterms:created xsi:type="dcterms:W3CDTF">2025-04-12T16:04:00Z</dcterms:created>
  <dcterms:modified xsi:type="dcterms:W3CDTF">2025-05-01T04:24:00Z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8a20a502bb6d4532948108a488cc2393</vt:lpwstr>
  </property>
</Properties>
</file>